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FEED96C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r w:rsidR="00A966E1" w:rsidRPr="00A966E1">
        <w:rPr>
          <w:b/>
          <w:bCs/>
          <w:sz w:val="20"/>
        </w:rPr>
        <w:t>Projekt i budowa sieci elektroenergetycznych SN/</w:t>
      </w:r>
      <w:proofErr w:type="spellStart"/>
      <w:r w:rsidR="00A966E1" w:rsidRPr="00A966E1">
        <w:rPr>
          <w:b/>
          <w:bCs/>
          <w:sz w:val="20"/>
        </w:rPr>
        <w:t>nN</w:t>
      </w:r>
      <w:proofErr w:type="spellEnd"/>
      <w:r w:rsidR="00A966E1" w:rsidRPr="00A966E1">
        <w:rPr>
          <w:b/>
          <w:bCs/>
          <w:sz w:val="20"/>
        </w:rPr>
        <w:t xml:space="preserve"> do zasilania obiektów na terenie PGE Dystrybucja S.A. Rejonu energetycznego Łomża Oddział Białystok - 3 części. PNO</w:t>
      </w:r>
      <w:r w:rsidR="008E08C1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3B6B8C">
        <w:rPr>
          <w:b/>
          <w:bCs/>
          <w:sz w:val="20"/>
        </w:rPr>
        <w:t>1</w:t>
      </w:r>
      <w:r w:rsidR="00A966E1">
        <w:rPr>
          <w:b/>
          <w:bCs/>
          <w:sz w:val="20"/>
        </w:rPr>
        <w:t>286</w:t>
      </w:r>
      <w:r w:rsidR="008E08C1" w:rsidRPr="00552899">
        <w:rPr>
          <w:b/>
          <w:bCs/>
          <w:sz w:val="20"/>
        </w:rPr>
        <w:t>/202</w:t>
      </w:r>
      <w:r w:rsidR="003B6B8C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A748F9C" w14:textId="77777777" w:rsidR="00D74F38" w:rsidRPr="00AC390E" w:rsidRDefault="00D74F38" w:rsidP="00D74F3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4B63933" w14:textId="77777777" w:rsidR="00D74F38" w:rsidRPr="00AC390E" w:rsidRDefault="00D74F38" w:rsidP="00D74F3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SN/</w:t>
          </w:r>
          <w:proofErr w:type="spellStart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części. PNO</w:t>
          </w:r>
        </w:p>
        <w:p w14:paraId="5205B493" w14:textId="1DBD3817" w:rsidR="00347E8D" w:rsidRPr="006B2C28" w:rsidRDefault="00D74F38" w:rsidP="00D74F3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390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37AA0"/>
    <w:rsid w:val="00040B6D"/>
    <w:rsid w:val="00051B85"/>
    <w:rsid w:val="00053EE9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B69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2F9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B6B8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47C20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0C7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66E1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36C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74F38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1286 - Załącznik nr 4 do SWZ.docx</dmsv2BaseFileName>
    <dmsv2BaseDisplayName xmlns="http://schemas.microsoft.com/sharepoint/v3">1286 - Załącznik nr 4 do SWZ</dmsv2BaseDisplayName>
    <dmsv2SWPP2ObjectNumber xmlns="http://schemas.microsoft.com/sharepoint/v3">POST/DYS/OB/GZ/01286/2026                         </dmsv2SWPP2ObjectNumber>
    <dmsv2SWPP2SumMD5 xmlns="http://schemas.microsoft.com/sharepoint/v3">ccedc0727f42fb52f523384b2d327cc5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24935466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FJ3FSM7XJ42E-819859022-16806</_dlc_DocId>
    <_dlc_DocIdUrl xmlns="a19cb1c7-c5c7-46d4-85ae-d83685407bba">
      <Url>https://swpp2.dms.gkpge.pl/sites/43/_layouts/15/DocIdRedir.aspx?ID=FJ3FSM7XJ42E-819859022-16806</Url>
      <Description>FJ3FSM7XJ42E-819859022-16806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22F46-B4F8-47B1-ADDB-00A17B001FF0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2D6C05-FD07-4A17-8F94-13836C53447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3</Pages>
  <Words>822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27</cp:revision>
  <cp:lastPrinted>2024-07-15T11:21:00Z</cp:lastPrinted>
  <dcterms:created xsi:type="dcterms:W3CDTF">2025-01-15T13:15:00Z</dcterms:created>
  <dcterms:modified xsi:type="dcterms:W3CDTF">2026-04-11T10:06:00Z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2688bfad-782e-4e1b-b086-0a44860dff35</vt:lpwstr>
  </property>
</Properties>
</file>